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C7230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MARTON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0E95974C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Yorkshire.</w:t>
      </w:r>
    </w:p>
    <w:p w14:paraId="1BD9FBD4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9EB6DB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D9A3EF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York Castle</w:t>
      </w:r>
    </w:p>
    <w:p w14:paraId="6372E063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Deincourt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49172AA1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19-65)</w:t>
      </w:r>
    </w:p>
    <w:p w14:paraId="18CB3536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C52079" w14:textId="77777777" w:rsidR="00FB3B92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BA338" w14:textId="77777777" w:rsidR="00FB3B92" w:rsidRPr="00893EDF" w:rsidRDefault="00FB3B92" w:rsidP="00FB3B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558FF450" w14:textId="093145FB" w:rsidR="00BA00AB" w:rsidRPr="00FB3B9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B3B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A202" w14:textId="77777777" w:rsidR="00FB3B92" w:rsidRDefault="00FB3B92" w:rsidP="009139A6">
      <w:r>
        <w:separator/>
      </w:r>
    </w:p>
  </w:endnote>
  <w:endnote w:type="continuationSeparator" w:id="0">
    <w:p w14:paraId="79428623" w14:textId="77777777" w:rsidR="00FB3B92" w:rsidRDefault="00FB3B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3B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0CA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848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71EA" w14:textId="77777777" w:rsidR="00FB3B92" w:rsidRDefault="00FB3B92" w:rsidP="009139A6">
      <w:r>
        <w:separator/>
      </w:r>
    </w:p>
  </w:footnote>
  <w:footnote w:type="continuationSeparator" w:id="0">
    <w:p w14:paraId="59C4F45D" w14:textId="77777777" w:rsidR="00FB3B92" w:rsidRDefault="00FB3B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90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DEC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CCB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B9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B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E6B65"/>
  <w15:chartTrackingRefBased/>
  <w15:docId w15:val="{ADF67027-E798-4E94-986A-2302A0FAA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B3B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2022-03-15T19:38:00Z</dcterms:created>
  <dcterms:modified xsi:type="dcterms:W3CDTF">2022-03-15T19:39:00Z</dcterms:modified>
</cp:coreProperties>
</file>